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D658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8D658E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8D65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8D65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8D65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8D65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8D658E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8D658E" w:rsidRPr="008D658E">
          <w:rPr>
            <w:b w:val="0"/>
          </w:rPr>
          <w:t xml:space="preserve"> 07143/009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8D658E" w:rsidP="00232C8F">
            <w:r>
              <w:t>Старшая 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8D658E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8D658E" w:rsidRPr="008D658E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8D658E" w:rsidRPr="008D658E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8D658E" w:rsidRPr="008D658E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8D658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8D658E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8D658E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8D658E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8D658E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8D658E" w:rsidP="00C31869">
            <w:pPr>
              <w:jc w:val="center"/>
            </w:pPr>
            <w:r>
              <w:t>008-819-368 73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8D658E" w:rsidRPr="008D658E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8D658E" w:rsidRPr="008D658E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D658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8D658E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8D658E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8D658E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8D658E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417441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VI, статья 30 ФЗ от 28.12.2013 № 400-ФЗ: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персонал; 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D658E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1744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B7AC7" w:rsidRPr="007B7AC7">
          <w:rPr>
            <w:i/>
            <w:u w:val="single"/>
          </w:rPr>
          <w:t>1. Рекомендации по улучшению и оздоровлению условий труда:</w:t>
        </w:r>
        <w:r w:rsidR="007B7AC7" w:rsidRPr="007B7AC7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7B7AC7" w:rsidRPr="007B7AC7">
          <w:rPr>
            <w:i/>
            <w:u w:val="single"/>
          </w:rPr>
          <w:tab/>
          <w:t>   </w:t>
        </w:r>
        <w:r w:rsidR="007B7AC7" w:rsidRPr="007B7AC7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7B7AC7" w:rsidRPr="007B7AC7">
          <w:rPr>
            <w:i/>
            <w:u w:val="single"/>
          </w:rPr>
          <w:tab/>
          <w:t>   </w:t>
        </w:r>
        <w:r w:rsidR="007B7AC7" w:rsidRPr="007B7AC7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7B7AC7" w:rsidRPr="007B7AC7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B7AC7" w:rsidRPr="007B7AC7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D658E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D658E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8D65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D658E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D658E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8D65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(дата)</w:t>
            </w: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(дата)</w:t>
            </w: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lastRenderedPageBreak/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D658E" w:rsidRPr="008D658E" w:rsidRDefault="008D658E" w:rsidP="004E51DC">
            <w:pPr>
              <w:pStyle w:val="a8"/>
            </w:pPr>
          </w:p>
        </w:tc>
      </w:tr>
      <w:tr w:rsidR="008D658E" w:rsidRPr="008D658E" w:rsidTr="008D658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D658E" w:rsidRPr="008D658E" w:rsidRDefault="008D658E" w:rsidP="004E51DC">
            <w:pPr>
              <w:pStyle w:val="a8"/>
              <w:rPr>
                <w:vertAlign w:val="superscript"/>
              </w:rPr>
            </w:pPr>
            <w:r w:rsidRPr="008D658E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7B7AC7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8D658E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8D658E" w:rsidP="004E51DC">
            <w:pPr>
              <w:pStyle w:val="a8"/>
            </w:pPr>
            <w:r>
              <w:t>Васюхина Ольга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8D658E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8D658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9D2D4A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9D2D4A" w:rsidRPr="00C31869">
            <w:rPr>
              <w:rStyle w:val="ad"/>
              <w:sz w:val="20"/>
              <w:szCs w:val="20"/>
            </w:rPr>
            <w:fldChar w:fldCharType="separate"/>
          </w:r>
          <w:r w:rsidR="008D658E">
            <w:rPr>
              <w:rStyle w:val="ad"/>
              <w:noProof/>
              <w:sz w:val="20"/>
              <w:szCs w:val="20"/>
            </w:rPr>
            <w:t>1</w:t>
          </w:r>
          <w:r w:rsidR="009D2D4A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D658E" w:rsidRPr="008D658E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9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36178CC1AE3E4C989A51F7985D03E643"/>
    <w:docVar w:name="rm_id" w:val="174"/>
    <w:docVar w:name="rm_name" w:val="                                          "/>
    <w:docVar w:name="rm_number" w:val=" 07143/00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Нет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0E57DE"/>
    <w:rsid w:val="00110025"/>
    <w:rsid w:val="001429B1"/>
    <w:rsid w:val="00145419"/>
    <w:rsid w:val="001456F8"/>
    <w:rsid w:val="001561AF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A3147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17441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31F6C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E760C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B7AC7"/>
    <w:rsid w:val="007D1852"/>
    <w:rsid w:val="007D2CEA"/>
    <w:rsid w:val="00835248"/>
    <w:rsid w:val="00877BB1"/>
    <w:rsid w:val="00883461"/>
    <w:rsid w:val="00885FB9"/>
    <w:rsid w:val="00887968"/>
    <w:rsid w:val="008D2942"/>
    <w:rsid w:val="008D658E"/>
    <w:rsid w:val="008E68DE"/>
    <w:rsid w:val="008E70C1"/>
    <w:rsid w:val="009039DF"/>
    <w:rsid w:val="0090588D"/>
    <w:rsid w:val="0092778A"/>
    <w:rsid w:val="00933CF1"/>
    <w:rsid w:val="00966AAC"/>
    <w:rsid w:val="00967790"/>
    <w:rsid w:val="0098630F"/>
    <w:rsid w:val="009D2D4A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969BD"/>
    <w:rsid w:val="00BA15A3"/>
    <w:rsid w:val="00BA5029"/>
    <w:rsid w:val="00BC2F3C"/>
    <w:rsid w:val="00BE204A"/>
    <w:rsid w:val="00C02721"/>
    <w:rsid w:val="00C03F4A"/>
    <w:rsid w:val="00C31869"/>
    <w:rsid w:val="00C745F6"/>
    <w:rsid w:val="00C81BF6"/>
    <w:rsid w:val="00CC6D65"/>
    <w:rsid w:val="00CE3307"/>
    <w:rsid w:val="00D1442B"/>
    <w:rsid w:val="00D272CC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005C"/>
    <w:rsid w:val="00F45D32"/>
    <w:rsid w:val="00F76072"/>
    <w:rsid w:val="00FB001B"/>
    <w:rsid w:val="00FB24BF"/>
    <w:rsid w:val="00FD0BA7"/>
    <w:rsid w:val="00FD2BA8"/>
    <w:rsid w:val="00FE21DE"/>
    <w:rsid w:val="00FE3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